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2025-07-30#135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 Sandheide: Fliesen und Betonwerksteinarbeiten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Betonwerksteinarbeiten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